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0F9203E4" w:rsidR="00281DC6" w:rsidRPr="00F8423C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E72FDC" w:rsidRPr="00F8423C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F8423C">
        <w:rPr>
          <w:rFonts w:asciiTheme="minorHAnsi" w:hAnsiTheme="minorHAnsi" w:cstheme="minorHAnsi"/>
          <w:sz w:val="20"/>
          <w:szCs w:val="20"/>
        </w:rPr>
        <w:t>1</w:t>
      </w:r>
      <w:r w:rsidR="00A24D7C">
        <w:rPr>
          <w:rFonts w:asciiTheme="minorHAnsi" w:hAnsiTheme="minorHAnsi" w:cstheme="minorHAnsi"/>
          <w:sz w:val="20"/>
          <w:szCs w:val="20"/>
        </w:rPr>
        <w:t>.</w:t>
      </w:r>
      <w:r w:rsidR="009C326D">
        <w:rPr>
          <w:rFonts w:asciiTheme="minorHAnsi" w:hAnsiTheme="minorHAnsi" w:cstheme="minorHAnsi"/>
          <w:sz w:val="20"/>
          <w:szCs w:val="20"/>
        </w:rPr>
        <w:t>2</w:t>
      </w:r>
      <w:r w:rsidR="00281DC6" w:rsidRPr="00F8423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0AF54F0C" w:rsidR="00E72FDC" w:rsidRPr="00F8423C" w:rsidRDefault="007045D7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7045D7">
        <w:rPr>
          <w:rFonts w:asciiTheme="minorHAnsi" w:hAnsiTheme="minorHAnsi" w:cstheme="minorHAnsi"/>
          <w:bCs/>
          <w:sz w:val="20"/>
          <w:szCs w:val="20"/>
        </w:rPr>
        <w:t>SPZOZ.DŚM-ZP</w:t>
      </w:r>
      <w:r w:rsidR="009C326D">
        <w:rPr>
          <w:rFonts w:asciiTheme="minorHAnsi" w:hAnsiTheme="minorHAnsi" w:cstheme="minorHAnsi"/>
          <w:bCs/>
          <w:sz w:val="20"/>
          <w:szCs w:val="20"/>
        </w:rPr>
        <w:t>.240.13.</w:t>
      </w:r>
      <w:r w:rsidRPr="007045D7">
        <w:rPr>
          <w:rFonts w:asciiTheme="minorHAnsi" w:hAnsiTheme="minorHAnsi" w:cstheme="minorHAnsi"/>
          <w:bCs/>
          <w:sz w:val="20"/>
          <w:szCs w:val="20"/>
        </w:rPr>
        <w:t>2026</w:t>
      </w:r>
    </w:p>
    <w:p w14:paraId="547658B9" w14:textId="77777777" w:rsidR="00E72FDC" w:rsidRPr="00F8423C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F8423C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73279DA4" w:rsidR="00281DC6" w:rsidRPr="00F23F05" w:rsidRDefault="00281DC6" w:rsidP="00F8423C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23F05">
              <w:rPr>
                <w:rFonts w:asciiTheme="minorHAnsi" w:hAnsiTheme="minorHAnsi" w:cstheme="minorHAnsi"/>
                <w:b/>
                <w:bCs/>
              </w:rPr>
              <w:t>FORMULARZ OFERT</w:t>
            </w:r>
            <w:r w:rsidR="00A45690" w:rsidRPr="00F23F05">
              <w:rPr>
                <w:rFonts w:asciiTheme="minorHAnsi" w:hAnsiTheme="minorHAnsi" w:cstheme="minorHAnsi"/>
                <w:b/>
                <w:bCs/>
              </w:rPr>
              <w:t>OW</w:t>
            </w:r>
            <w:r w:rsidRPr="00F23F05">
              <w:rPr>
                <w:rFonts w:asciiTheme="minorHAnsi" w:hAnsiTheme="minorHAnsi" w:cstheme="minorHAnsi"/>
                <w:b/>
                <w:bCs/>
              </w:rPr>
              <w:t>Y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– Zadanie </w:t>
            </w:r>
            <w:r w:rsidR="00791470">
              <w:rPr>
                <w:rFonts w:asciiTheme="minorHAnsi" w:hAnsiTheme="minorHAnsi" w:cstheme="minorHAnsi"/>
                <w:b/>
                <w:bCs/>
              </w:rPr>
              <w:t>2</w:t>
            </w:r>
            <w:r w:rsidR="00761531">
              <w:rPr>
                <w:rFonts w:asciiTheme="minorHAnsi" w:hAnsiTheme="minorHAnsi" w:cstheme="minorHAnsi"/>
                <w:b/>
                <w:bCs/>
              </w:rPr>
              <w:t xml:space="preserve"> zakup sprzętu i oprogramowania</w:t>
            </w:r>
          </w:p>
        </w:tc>
      </w:tr>
    </w:tbl>
    <w:p w14:paraId="201ABFA3" w14:textId="77777777" w:rsidR="00281DC6" w:rsidRPr="00F8423C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6D67C9F3" w:rsidR="00281DC6" w:rsidRPr="00F8423C" w:rsidRDefault="00281DC6" w:rsidP="00F8423C">
      <w:p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F8423C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F8423C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</w:t>
      </w:r>
      <w:proofErr w:type="spellStart"/>
      <w:r w:rsidR="00C377E6" w:rsidRPr="00F8423C">
        <w:rPr>
          <w:rFonts w:asciiTheme="minorHAnsi" w:hAnsiTheme="minorHAnsi" w:cstheme="minorHAnsi"/>
          <w:sz w:val="20"/>
          <w:szCs w:val="20"/>
        </w:rPr>
        <w:t>Dz.u</w:t>
      </w:r>
      <w:proofErr w:type="spellEnd"/>
      <w:r w:rsidR="00C377E6" w:rsidRPr="00F8423C">
        <w:rPr>
          <w:rFonts w:asciiTheme="minorHAnsi" w:hAnsiTheme="minorHAnsi" w:cstheme="minorHAnsi"/>
          <w:sz w:val="20"/>
          <w:szCs w:val="20"/>
        </w:rPr>
        <w:t xml:space="preserve">. z </w:t>
      </w:r>
      <w:r w:rsidR="00F8423C" w:rsidRPr="00F8423C">
        <w:rPr>
          <w:rFonts w:asciiTheme="minorHAnsi" w:hAnsiTheme="minorHAnsi" w:cstheme="minorHAnsi"/>
          <w:sz w:val="20"/>
          <w:szCs w:val="20"/>
        </w:rPr>
        <w:t>2024 r.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F8423C">
        <w:rPr>
          <w:rFonts w:asciiTheme="minorHAnsi" w:hAnsiTheme="minorHAnsi" w:cstheme="minorHAnsi"/>
          <w:sz w:val="20"/>
          <w:szCs w:val="20"/>
        </w:rPr>
        <w:t xml:space="preserve">pn.: </w:t>
      </w:r>
      <w:r w:rsidR="00455F2B" w:rsidRPr="00455F2B">
        <w:rPr>
          <w:rFonts w:asciiTheme="minorHAnsi" w:hAnsiTheme="minorHAnsi" w:cstheme="minorHAnsi"/>
          <w:b/>
          <w:bCs/>
          <w:sz w:val="20"/>
          <w:szCs w:val="20"/>
        </w:rPr>
        <w:t>Informatyzacja SPZOZ w Kole</w:t>
      </w:r>
      <w:r w:rsid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9C326D">
        <w:rPr>
          <w:rFonts w:asciiTheme="minorHAnsi" w:hAnsiTheme="minorHAnsi" w:cstheme="minorHAnsi"/>
          <w:sz w:val="20"/>
          <w:szCs w:val="20"/>
        </w:rPr>
        <w:t xml:space="preserve"> (II) </w:t>
      </w:r>
      <w:r w:rsidRPr="00F8423C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F8423C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F8423C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F8423C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F8423C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91470" w:rsidRPr="00F8423C" w14:paraId="6D4BB101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50684F59" w14:textId="241FD79B" w:rsidR="00791470" w:rsidRPr="00F8423C" w:rsidRDefault="00791470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KRS </w:t>
            </w:r>
            <w:r w:rsidRPr="00791470"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4CB8EC3D" w14:textId="77777777" w:rsidR="00791470" w:rsidRPr="00F8423C" w:rsidRDefault="00791470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507389D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Nr telefonu </w:t>
            </w:r>
          </w:p>
        </w:tc>
        <w:tc>
          <w:tcPr>
            <w:tcW w:w="3429" w:type="pct"/>
          </w:tcPr>
          <w:p w14:paraId="12D8963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F8423C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F8423C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5A0B5B5" w14:textId="18117AD5" w:rsidR="00096A58" w:rsidRPr="00096A58" w:rsidRDefault="00281DC6" w:rsidP="00096A58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zgodnie </w:t>
      </w:r>
      <w:r w:rsidRPr="00F8423C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F8423C">
        <w:rPr>
          <w:rFonts w:asciiTheme="minorHAnsi" w:hAnsiTheme="minorHAnsi" w:cstheme="minorHAnsi"/>
          <w:sz w:val="20"/>
          <w:szCs w:val="20"/>
        </w:rPr>
        <w:t>f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ormularzem cenowym 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oraz </w:t>
      </w:r>
      <w:r w:rsidR="001F5C81" w:rsidRPr="00F8423C">
        <w:rPr>
          <w:rFonts w:asciiTheme="minorHAnsi" w:hAnsiTheme="minorHAnsi" w:cstheme="minorHAnsi"/>
          <w:sz w:val="20"/>
          <w:szCs w:val="20"/>
        </w:rPr>
        <w:t>wzorem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 umowy</w:t>
      </w:r>
      <w:r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F8423C">
        <w:rPr>
          <w:rFonts w:asciiTheme="minorHAnsi" w:hAnsiTheme="minorHAnsi" w:cstheme="minorHAnsi"/>
          <w:sz w:val="20"/>
          <w:szCs w:val="20"/>
        </w:rPr>
        <w:t>za kwotę</w:t>
      </w:r>
      <w:r w:rsidRPr="00F8423C">
        <w:rPr>
          <w:rFonts w:asciiTheme="minorHAnsi" w:hAnsiTheme="minorHAnsi" w:cstheme="minorHAnsi"/>
          <w:sz w:val="20"/>
          <w:szCs w:val="20"/>
        </w:rPr>
        <w:t>:</w:t>
      </w:r>
    </w:p>
    <w:p w14:paraId="5CF0FF35" w14:textId="77777777" w:rsidR="00096A58" w:rsidRPr="00F8423C" w:rsidRDefault="00096A58" w:rsidP="00F8423C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3606F13" w14:textId="4158A1D2" w:rsidR="00F8423C" w:rsidRPr="00F8423C" w:rsidRDefault="00DF35DC" w:rsidP="00F842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 w:themeColor="text1"/>
          <w:sz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Za wykonanie przedmiotu Umowy Wykonawca otrzyma wynagrodzenie ryczałtowe w kwocie</w:t>
      </w:r>
      <w:r w:rsidR="00F8423C" w:rsidRPr="00F8423C">
        <w:rPr>
          <w:rFonts w:asciiTheme="minorHAnsi" w:hAnsiTheme="minorHAnsi" w:cstheme="minorHAnsi"/>
          <w:color w:val="000000" w:themeColor="text1"/>
          <w:sz w:val="20"/>
          <w:lang w:eastAsia="en-US"/>
        </w:rPr>
        <w:t>:</w:t>
      </w:r>
    </w:p>
    <w:p w14:paraId="292FBA9E" w14:textId="034801A5" w:rsidR="00DF35DC" w:rsidRDefault="00DF35DC" w:rsidP="00F8423C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F8423C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………….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………………………………………), z</w:t>
      </w:r>
      <w:r w:rsidR="00096A58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godnie z poniższym zestawieniem</w:t>
      </w:r>
      <w:r w:rsidR="00606350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, w tym:</w:t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3001"/>
        <w:gridCol w:w="604"/>
        <w:gridCol w:w="672"/>
        <w:gridCol w:w="992"/>
        <w:gridCol w:w="1134"/>
        <w:gridCol w:w="709"/>
        <w:gridCol w:w="1162"/>
        <w:gridCol w:w="1673"/>
      </w:tblGrid>
      <w:tr w:rsidR="00096A58" w14:paraId="56A69CAB" w14:textId="478FFE33" w:rsidTr="00096A58">
        <w:trPr>
          <w:trHeight w:val="60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175" w14:textId="77777777" w:rsidR="0073463D" w:rsidRDefault="0073463D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480C85BC" w14:textId="4675E702" w:rsidR="0073463D" w:rsidRPr="00A24D7C" w:rsidRDefault="0073463D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980B" w14:textId="00982822" w:rsidR="0073463D" w:rsidRPr="00A24D7C" w:rsidRDefault="0073463D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Zadanie </w:t>
            </w:r>
            <w:r w:rsidR="00791470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C326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– Zakup sprzętu i oprogramowania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88B68" w14:textId="7942B340" w:rsidR="0073463D" w:rsidRPr="00A24D7C" w:rsidRDefault="0073463D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Miara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39C0A" w14:textId="77777777" w:rsidR="0073463D" w:rsidRDefault="0073463D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5A10B12F" w14:textId="4DDB80E8" w:rsidR="0073463D" w:rsidRPr="00A24D7C" w:rsidRDefault="0073463D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8CB1B" w14:textId="79EED28F" w:rsidR="0073463D" w:rsidRPr="00A24D7C" w:rsidRDefault="0073463D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98BB" w14:textId="77777777" w:rsidR="0073463D" w:rsidRPr="00A24D7C" w:rsidRDefault="0073463D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3A8B" w14:textId="34975674" w:rsidR="0073463D" w:rsidRPr="00A24D7C" w:rsidRDefault="0073463D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VAT  %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FFEE" w14:textId="0FA951AA" w:rsidR="0073463D" w:rsidRPr="00A24D7C" w:rsidRDefault="00096A58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D5AC" w14:textId="5069E327" w:rsidR="0073463D" w:rsidRPr="00A24D7C" w:rsidRDefault="00096A58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Oferowany termin realizacji przedmiotu zamówienia </w:t>
            </w:r>
          </w:p>
        </w:tc>
      </w:tr>
      <w:tr w:rsidR="00096A58" w14:paraId="387A6720" w14:textId="0566C03A" w:rsidTr="0014540E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15E" w14:textId="1740B528" w:rsidR="00096A58" w:rsidRPr="00BA3346" w:rsidRDefault="00096A58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1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3279" w14:textId="776674CC" w:rsidR="00096A58" w:rsidRPr="00BA3346" w:rsidRDefault="00096A58">
            <w:pPr>
              <w:rPr>
                <w:rFonts w:ascii="Aptos Narrow" w:hAnsi="Aptos Narrow"/>
                <w:sz w:val="22"/>
                <w:szCs w:val="22"/>
              </w:rPr>
            </w:pPr>
            <w:r w:rsidRPr="00BA3346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B254FA">
              <w:rPr>
                <w:rFonts w:ascii="Aptos Narrow" w:hAnsi="Aptos Narrow"/>
                <w:sz w:val="22"/>
                <w:szCs w:val="22"/>
              </w:rPr>
              <w:t xml:space="preserve">Zestawy komputerowe AIO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2A72" w14:textId="4D5711AE" w:rsidR="00096A58" w:rsidRDefault="00096A58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CBAB4" w14:textId="576A833D" w:rsidR="00096A58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F0CC3" w14:textId="6E57FD49" w:rsidR="00096A58" w:rsidRDefault="00096A58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97B44" w14:textId="05577BE8" w:rsidR="00096A58" w:rsidRDefault="00096A58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C527" w14:textId="1FCC8D5A" w:rsidR="00096A58" w:rsidRDefault="00096A58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AB8" w14:textId="77777777" w:rsidR="00096A58" w:rsidRDefault="00096A58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E91170" w14:textId="77777777" w:rsidR="00096A58" w:rsidRDefault="00096A58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101950D4" w14:textId="77777777" w:rsidTr="0014540E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1FDC" w14:textId="2872763B" w:rsidR="00096A58" w:rsidRPr="004B499C" w:rsidRDefault="00096A58" w:rsidP="005A153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2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24A15" w14:textId="083007AD" w:rsidR="00096A58" w:rsidRPr="00BA3346" w:rsidRDefault="00096A58" w:rsidP="005A1536">
            <w:pPr>
              <w:rPr>
                <w:rFonts w:ascii="Aptos Narrow" w:hAnsi="Aptos Narrow"/>
                <w:sz w:val="22"/>
                <w:szCs w:val="22"/>
              </w:rPr>
            </w:pPr>
            <w:r w:rsidRPr="004B499C">
              <w:rPr>
                <w:rFonts w:ascii="Aptos Narrow" w:hAnsi="Aptos Narrow"/>
                <w:sz w:val="22"/>
                <w:szCs w:val="22"/>
              </w:rPr>
              <w:t xml:space="preserve">Licencje CAL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A0E358" w14:textId="75B467DF" w:rsidR="00096A58" w:rsidRDefault="00096A58" w:rsidP="005A153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47E4B"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B832C" w14:textId="1DA46000" w:rsidR="00096A58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E6708" w14:textId="5BADBA28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3835C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33803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B1E4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right w:val="single" w:sz="4" w:space="0" w:color="auto"/>
            </w:tcBorders>
          </w:tcPr>
          <w:p w14:paraId="3A6D59C3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0171B6E4" w14:textId="77777777" w:rsidTr="0014540E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605" w14:textId="3AE710A1" w:rsidR="00096A58" w:rsidRPr="006F2BFA" w:rsidRDefault="009C326D" w:rsidP="005A153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3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4580C" w14:textId="246898F2" w:rsidR="00096A58" w:rsidRPr="00BA3346" w:rsidRDefault="00096A58" w:rsidP="005A1536">
            <w:pPr>
              <w:rPr>
                <w:rFonts w:ascii="Aptos Narrow" w:hAnsi="Aptos Narrow"/>
                <w:sz w:val="22"/>
                <w:szCs w:val="22"/>
              </w:rPr>
            </w:pPr>
            <w:r w:rsidRPr="006F2BFA">
              <w:rPr>
                <w:rFonts w:ascii="Aptos Narrow" w:hAnsi="Aptos Narrow"/>
                <w:sz w:val="22"/>
                <w:szCs w:val="22"/>
              </w:rPr>
              <w:t xml:space="preserve"> Przełączniki sieciowe  </w:t>
            </w:r>
            <w:r>
              <w:rPr>
                <w:rFonts w:ascii="Aptos Narrow" w:hAnsi="Aptos Narrow"/>
                <w:sz w:val="22"/>
                <w:szCs w:val="22"/>
              </w:rPr>
              <w:t>typ I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28552" w14:textId="4E5C3D94" w:rsidR="00096A58" w:rsidRDefault="00096A58" w:rsidP="005A153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47E4B"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CF140" w14:textId="705BF41A" w:rsidR="00096A58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18722" w14:textId="3E37CDBF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A165E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8E718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07B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right w:val="single" w:sz="4" w:space="0" w:color="auto"/>
            </w:tcBorders>
          </w:tcPr>
          <w:p w14:paraId="34502394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3DEB2F79" w14:textId="77777777" w:rsidTr="0014540E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EB2" w14:textId="37A3EF6F" w:rsidR="00096A58" w:rsidRPr="00360860" w:rsidRDefault="009C326D" w:rsidP="00E1095D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4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065F6" w14:textId="089DF439" w:rsidR="00096A58" w:rsidRPr="006F2BFA" w:rsidRDefault="00096A58" w:rsidP="00E1095D">
            <w:pPr>
              <w:rPr>
                <w:rFonts w:ascii="Aptos Narrow" w:hAnsi="Aptos Narrow"/>
                <w:sz w:val="22"/>
                <w:szCs w:val="22"/>
              </w:rPr>
            </w:pPr>
            <w:r w:rsidRPr="00360860">
              <w:rPr>
                <w:rFonts w:ascii="Aptos Narrow" w:hAnsi="Aptos Narrow"/>
                <w:sz w:val="22"/>
                <w:szCs w:val="22"/>
              </w:rPr>
              <w:t xml:space="preserve">Przełączniki sieciowe  typ II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44CA3" w14:textId="094ECBF8" w:rsidR="00096A58" w:rsidRPr="00F47E4B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03CBE"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CBA84" w14:textId="15872621" w:rsidR="00096A58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47B9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8707A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FE44A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145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right w:val="single" w:sz="4" w:space="0" w:color="auto"/>
            </w:tcBorders>
          </w:tcPr>
          <w:p w14:paraId="221FED9C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03223C23" w14:textId="77777777" w:rsidTr="0014540E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5EB1" w14:textId="5CED94D8" w:rsidR="00096A58" w:rsidRPr="00360860" w:rsidRDefault="009C326D" w:rsidP="00E1095D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5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810CE" w14:textId="27D1B062" w:rsidR="00096A58" w:rsidRPr="006F2BFA" w:rsidRDefault="00096A58" w:rsidP="00E1095D">
            <w:pPr>
              <w:rPr>
                <w:rFonts w:ascii="Aptos Narrow" w:hAnsi="Aptos Narrow"/>
                <w:sz w:val="22"/>
                <w:szCs w:val="22"/>
              </w:rPr>
            </w:pPr>
            <w:r w:rsidRPr="00360860">
              <w:rPr>
                <w:rFonts w:ascii="Aptos Narrow" w:hAnsi="Aptos Narrow"/>
                <w:sz w:val="22"/>
                <w:szCs w:val="22"/>
              </w:rPr>
              <w:t xml:space="preserve">Przełączniki sieciowe  typ III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A97E69" w14:textId="2EF3942E" w:rsidR="00096A58" w:rsidRPr="00F47E4B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03CBE"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3583C" w14:textId="3C273A55" w:rsidR="00096A58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CEAB0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42334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73D62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BAFC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right w:val="single" w:sz="4" w:space="0" w:color="auto"/>
            </w:tcBorders>
          </w:tcPr>
          <w:p w14:paraId="6D341BFA" w14:textId="77777777" w:rsidR="00096A58" w:rsidRDefault="00096A58" w:rsidP="00E1095D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13AF1C3F" w14:textId="77777777" w:rsidTr="00126B20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439" w14:textId="7A0AAFB6" w:rsidR="00096A58" w:rsidRPr="006F2BFA" w:rsidRDefault="009C326D" w:rsidP="005A153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6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37454" w14:textId="3BCF0A6C" w:rsidR="00096A58" w:rsidRPr="00BA3346" w:rsidRDefault="00096A58" w:rsidP="005A1536">
            <w:pPr>
              <w:rPr>
                <w:rFonts w:ascii="Aptos Narrow" w:hAnsi="Aptos Narrow"/>
                <w:sz w:val="22"/>
                <w:szCs w:val="22"/>
              </w:rPr>
            </w:pPr>
            <w:r w:rsidRPr="006F2BFA">
              <w:rPr>
                <w:rFonts w:ascii="Aptos Narrow" w:hAnsi="Aptos Narrow"/>
                <w:sz w:val="22"/>
                <w:szCs w:val="22"/>
              </w:rPr>
              <w:t xml:space="preserve"> System ochrony poczty elektronicznej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D29F98" w14:textId="43B32D62" w:rsidR="00096A58" w:rsidRDefault="00096A58" w:rsidP="005A153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47E4B"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4A481" w14:textId="7F81DB50" w:rsidR="00096A58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16554" w14:textId="5A1A3088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942EC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937DD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B37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right w:val="single" w:sz="4" w:space="0" w:color="auto"/>
            </w:tcBorders>
          </w:tcPr>
          <w:p w14:paraId="7A4DBF41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0203EE8B" w14:textId="77777777" w:rsidTr="00126B20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06BE" w14:textId="3A672885" w:rsidR="00096A58" w:rsidRPr="006F2BFA" w:rsidRDefault="009C326D" w:rsidP="005A153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7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DE5BF" w14:textId="5E9FDD20" w:rsidR="00096A58" w:rsidRPr="00BA3346" w:rsidRDefault="00096A58" w:rsidP="005A1536">
            <w:pPr>
              <w:rPr>
                <w:rFonts w:ascii="Aptos Narrow" w:hAnsi="Aptos Narrow"/>
                <w:sz w:val="22"/>
                <w:szCs w:val="22"/>
              </w:rPr>
            </w:pPr>
            <w:r w:rsidRPr="006F2BFA">
              <w:rPr>
                <w:rFonts w:ascii="Aptos Narrow" w:hAnsi="Aptos Narrow"/>
                <w:sz w:val="22"/>
                <w:szCs w:val="22"/>
              </w:rPr>
              <w:t xml:space="preserve"> Serwer do backupu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38309" w14:textId="4BE0E18B" w:rsidR="00096A58" w:rsidRDefault="00096A58" w:rsidP="005A153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47E4B"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EBEED" w14:textId="33C79961" w:rsidR="00096A58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6E861" w14:textId="0CE69996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DB199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304D7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5FCE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right w:val="single" w:sz="4" w:space="0" w:color="auto"/>
            </w:tcBorders>
          </w:tcPr>
          <w:p w14:paraId="30C1486B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13C789E7" w14:textId="77777777" w:rsidTr="00EE14A0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7267" w14:textId="2C6060AA" w:rsidR="00096A58" w:rsidRPr="006F2BFA" w:rsidRDefault="009C326D" w:rsidP="005A153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8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2DCC6" w14:textId="7AE35D9E" w:rsidR="00096A58" w:rsidRPr="00BA3346" w:rsidRDefault="00096A58" w:rsidP="005A1536">
            <w:pPr>
              <w:rPr>
                <w:rFonts w:ascii="Aptos Narrow" w:hAnsi="Aptos Narrow"/>
                <w:sz w:val="22"/>
                <w:szCs w:val="22"/>
              </w:rPr>
            </w:pPr>
            <w:r w:rsidRPr="006F2BFA">
              <w:rPr>
                <w:rFonts w:ascii="Aptos Narrow" w:hAnsi="Aptos Narrow"/>
                <w:sz w:val="22"/>
                <w:szCs w:val="22"/>
              </w:rPr>
              <w:t xml:space="preserve"> Oprogramowanie do backupu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C51C5" w14:textId="0D395C47" w:rsidR="00096A58" w:rsidRDefault="00096A58" w:rsidP="005A153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47E4B"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5D53E" w14:textId="0B53FED3" w:rsidR="00096A58" w:rsidRDefault="00096A58" w:rsidP="00E1095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9FB76" w14:textId="1AE7DF7F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0B250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575BC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2DD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right w:val="single" w:sz="4" w:space="0" w:color="auto"/>
            </w:tcBorders>
          </w:tcPr>
          <w:p w14:paraId="1EBEAB8A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372C1458" w14:textId="77777777" w:rsidTr="00EE14A0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B5DA" w14:textId="1131F086" w:rsidR="00096A58" w:rsidRPr="006F2BFA" w:rsidRDefault="009C326D" w:rsidP="005A1536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lastRenderedPageBreak/>
              <w:t>9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BF0ADD" w14:textId="77149B03" w:rsidR="00096A58" w:rsidRPr="00BA3346" w:rsidRDefault="00096A58" w:rsidP="005A1536">
            <w:pPr>
              <w:rPr>
                <w:rFonts w:ascii="Aptos Narrow" w:hAnsi="Aptos Narrow"/>
                <w:sz w:val="22"/>
                <w:szCs w:val="22"/>
              </w:rPr>
            </w:pPr>
            <w:r w:rsidRPr="006F2BFA">
              <w:rPr>
                <w:rFonts w:ascii="Aptos Narrow" w:hAnsi="Aptos Narrow"/>
                <w:sz w:val="22"/>
                <w:szCs w:val="22"/>
              </w:rPr>
              <w:t xml:space="preserve"> Biblioteka taśmowa 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07A94" w14:textId="6C95CDE8" w:rsidR="00096A58" w:rsidRDefault="00096A58" w:rsidP="005A153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F47E4B"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30B7E" w14:textId="00E4FBFD" w:rsidR="00096A58" w:rsidRDefault="00096A58" w:rsidP="00EF6D07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B65BF" w14:textId="4C09482F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B0C07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958DD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47B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right w:val="single" w:sz="4" w:space="0" w:color="auto"/>
            </w:tcBorders>
          </w:tcPr>
          <w:p w14:paraId="2E7E1D05" w14:textId="77777777" w:rsidR="00096A58" w:rsidRDefault="00096A58" w:rsidP="005A1536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74B4FE96" w14:textId="77777777" w:rsidTr="00EE14A0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83B" w14:textId="41A68CFD" w:rsidR="00096A58" w:rsidRPr="006F2BFA" w:rsidRDefault="00096A58" w:rsidP="004B499C">
            <w:pPr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1</w:t>
            </w:r>
            <w:r w:rsidR="009C326D">
              <w:rPr>
                <w:rFonts w:ascii="Aptos Narrow" w:hAnsi="Aptos Narrow"/>
                <w:sz w:val="22"/>
                <w:szCs w:val="22"/>
              </w:rPr>
              <w:t>0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6084D1" w14:textId="222D2463" w:rsidR="00096A58" w:rsidRPr="00BA3346" w:rsidRDefault="00096A58" w:rsidP="004B499C">
            <w:pPr>
              <w:rPr>
                <w:rFonts w:ascii="Aptos Narrow" w:hAnsi="Aptos Narrow"/>
                <w:sz w:val="22"/>
                <w:szCs w:val="22"/>
              </w:rPr>
            </w:pPr>
            <w:r w:rsidRPr="006F2BFA">
              <w:rPr>
                <w:rFonts w:ascii="Aptos Narrow" w:hAnsi="Aptos Narrow"/>
                <w:sz w:val="22"/>
                <w:szCs w:val="22"/>
              </w:rPr>
              <w:t xml:space="preserve"> Serwer plików NAS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416C5" w14:textId="3D8EC1FC" w:rsidR="00096A58" w:rsidRDefault="00096A58" w:rsidP="004B499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0456F" w14:textId="030204E1" w:rsidR="00096A58" w:rsidRDefault="00096A58" w:rsidP="00EF6D07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A8365" w14:textId="41A29D10" w:rsidR="00096A58" w:rsidRDefault="00096A58" w:rsidP="004B499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F8F09" w14:textId="77777777" w:rsidR="00096A58" w:rsidRDefault="00096A58" w:rsidP="004B499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F21D6" w14:textId="77777777" w:rsidR="00096A58" w:rsidRDefault="00096A58" w:rsidP="004B499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F936" w14:textId="77777777" w:rsidR="00096A58" w:rsidRDefault="00096A58" w:rsidP="004B499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0F29118" w14:textId="77777777" w:rsidR="00096A58" w:rsidRDefault="00096A58" w:rsidP="004B499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096A58" w14:paraId="23941D45" w14:textId="7AA86EC7" w:rsidTr="00096A58">
        <w:trPr>
          <w:trHeight w:val="3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416" w14:textId="77777777" w:rsidR="0073463D" w:rsidRDefault="0073463D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44D03" w14:textId="607DB401" w:rsidR="0073463D" w:rsidRDefault="0073463D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B61CE" w14:textId="77777777" w:rsidR="0073463D" w:rsidRDefault="0073463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BEDAB" w14:textId="77777777" w:rsidR="0073463D" w:rsidRDefault="0073463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3DD06" w14:textId="0D773B55" w:rsidR="0073463D" w:rsidRDefault="0073463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30A12" w14:textId="221ADA07" w:rsidR="0073463D" w:rsidRDefault="0073463D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614AE" w14:textId="2CDC7FAD" w:rsidR="0073463D" w:rsidRDefault="0073463D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BF5" w14:textId="77777777" w:rsidR="0073463D" w:rsidRDefault="0073463D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B1B8" w14:textId="77777777" w:rsidR="0073463D" w:rsidRDefault="0073463D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200FD35" w14:textId="77777777" w:rsidR="002F5FED" w:rsidRDefault="002F5FED" w:rsidP="002F5FED">
      <w:pPr>
        <w:spacing w:before="1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</w:p>
    <w:p w14:paraId="44A9986C" w14:textId="77777777" w:rsidR="002F5FED" w:rsidRDefault="002F5FED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10E7772" w14:textId="6AFE9BBD" w:rsidR="001C7958" w:rsidRDefault="00D71074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C377E6" w:rsidRPr="00F8423C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3E326EE5" w14:textId="797AA538" w:rsidR="006C52A7" w:rsidRPr="00F8423C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bookmarkStart w:id="7" w:name="_Hlk133228980"/>
      <w:r w:rsidRPr="00F8423C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3434D8D3" w:rsidR="00F8423C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ustalają, że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</w:t>
      </w:r>
      <w:r w:rsidR="00BA3346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do 30 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dni od daty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prawidłowo wystawionej faktury na adres</w:t>
      </w:r>
      <w:r w:rsidR="00597773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Zamawiającego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34DEB440" w14:textId="1CD3DF7E" w:rsidR="000D2EDF" w:rsidRPr="00F8423C" w:rsidRDefault="000D2EDF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F8423C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F8423C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677A7525" w:rsidR="000B7920" w:rsidRPr="00F8423C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uważamy się za związanych niniejszą ofertą na czas wskazany w Specyfikacji Warunków Zamówienia</w:t>
      </w:r>
      <w:r w:rsidR="00096A58">
        <w:rPr>
          <w:rFonts w:asciiTheme="minorHAnsi" w:hAnsiTheme="minorHAnsi" w:cstheme="minorHAnsi"/>
          <w:sz w:val="20"/>
          <w:szCs w:val="20"/>
        </w:rPr>
        <w:t xml:space="preserve"> tj. </w:t>
      </w:r>
      <w:r w:rsidR="00096A58" w:rsidRPr="00096A58">
        <w:rPr>
          <w:rFonts w:asciiTheme="minorHAnsi" w:hAnsiTheme="minorHAnsi" w:cstheme="minorHAnsi"/>
          <w:b/>
          <w:bCs/>
          <w:sz w:val="20"/>
          <w:szCs w:val="20"/>
        </w:rPr>
        <w:t>90 dni;</w:t>
      </w:r>
    </w:p>
    <w:p w14:paraId="2FFE5816" w14:textId="55097864" w:rsidR="00D71074" w:rsidRPr="00F8423C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F8423C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F8423C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F8423C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A727E3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0B7920" w:rsidRPr="00F8423C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7D22FE19" w:rsidR="000B7920" w:rsidRPr="00F8423C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F8423C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</w:t>
      </w:r>
      <w:r w:rsidR="00B46245">
        <w:rPr>
          <w:rFonts w:asciiTheme="minorHAnsi" w:hAnsiTheme="minorHAnsi" w:cstheme="minorHAnsi"/>
          <w:sz w:val="20"/>
          <w:szCs w:val="20"/>
        </w:rPr>
        <w:br/>
      </w:r>
      <w:r w:rsidRPr="00F8423C">
        <w:rPr>
          <w:rFonts w:asciiTheme="minorHAnsi" w:hAnsiTheme="minorHAnsi" w:cstheme="minorHAnsi"/>
          <w:sz w:val="20"/>
          <w:szCs w:val="20"/>
        </w:rPr>
        <w:t>w niniejszym postępowaniu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482F586D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art.108 ust 1 pkt 1-6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5B602EEE" w14:textId="77777777" w:rsidR="000B7920" w:rsidRPr="00F8423C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14:paraId="13F5386E" w14:textId="427B019D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7 ust. 1 ustawy z dnia 13 kwietnia 2022 r. </w:t>
      </w:r>
      <w:r w:rsidR="00B46245">
        <w:rPr>
          <w:rFonts w:asciiTheme="minorHAnsi" w:hAnsiTheme="minorHAnsi" w:cstheme="minorHAnsi"/>
          <w:sz w:val="20"/>
          <w:szCs w:val="20"/>
        </w:rPr>
        <w:br/>
      </w:r>
      <w:r w:rsidRPr="00F8423C">
        <w:rPr>
          <w:rFonts w:asciiTheme="minorHAnsi" w:hAnsiTheme="minorHAnsi" w:cstheme="minorHAnsi"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18290E1" w14:textId="40D1D7DF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5k rozporządzenia Rady (UE) nr 833/2014 </w:t>
      </w:r>
      <w:r w:rsidR="00B46245">
        <w:rPr>
          <w:rFonts w:asciiTheme="minorHAnsi" w:hAnsiTheme="minorHAnsi" w:cstheme="minorHAnsi"/>
          <w:sz w:val="20"/>
          <w:szCs w:val="20"/>
        </w:rPr>
        <w:br/>
      </w:r>
      <w:r w:rsidRPr="00F8423C">
        <w:rPr>
          <w:rFonts w:asciiTheme="minorHAnsi" w:hAnsiTheme="minorHAnsi" w:cstheme="minorHAnsi"/>
          <w:sz w:val="20"/>
          <w:szCs w:val="20"/>
        </w:rPr>
        <w:t>z dnia 31 lipca 2014 r. dotyczącego środków ograniczających w związku z działaniami Rosji destabilizującymi sytuację na Ukrainie</w:t>
      </w:r>
    </w:p>
    <w:p w14:paraId="2FD91CF5" w14:textId="2262808F" w:rsidR="00221448" w:rsidRPr="00F8423C" w:rsidRDefault="00221448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Oświadczamy, że realizacja przedmiotu zamówienia będzie zgodna z zasadą DNSH (Do No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F8423C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F8423C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F8423C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F8423C">
        <w:rPr>
          <w:rFonts w:asciiTheme="minorHAnsi" w:hAnsiTheme="minorHAnsi" w:cstheme="minorHAnsi"/>
          <w:bCs/>
          <w:sz w:val="20"/>
          <w:szCs w:val="20"/>
        </w:rPr>
        <w:t>:</w:t>
      </w:r>
    </w:p>
    <w:p w14:paraId="2156324E" w14:textId="03F9B9AF" w:rsidR="00281DC6" w:rsidRPr="00F8423C" w:rsidRDefault="00281DC6" w:rsidP="00F8423C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</w:t>
      </w:r>
      <w:r w:rsidR="00B46245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</w:t>
      </w:r>
    </w:p>
    <w:p w14:paraId="02D4AD6F" w14:textId="77777777" w:rsidR="00281DC6" w:rsidRPr="00F8423C" w:rsidRDefault="00281DC6" w:rsidP="00F8423C">
      <w:pPr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40E3FA9" w14:textId="1E55134B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</w:t>
      </w:r>
      <w:r w:rsidR="00B46245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F8423C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281DC6" w:rsidRPr="00F8423C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F8423C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2F0C642" w14:textId="77777777" w:rsidR="00096A58" w:rsidRDefault="00096A58" w:rsidP="00096A58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Zamówienie zrealizujemy (należy zaznaczyć właściwy kwadrat):</w:t>
      </w:r>
    </w:p>
    <w:p w14:paraId="29F298EF" w14:textId="77777777" w:rsidR="00096A58" w:rsidRDefault="00096A58" w:rsidP="00096A58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 xml:space="preserve">□  </w:t>
      </w:r>
      <w:r w:rsidRPr="00474101">
        <w:rPr>
          <w:rFonts w:ascii="Arial" w:hAnsi="Arial" w:cs="Arial"/>
          <w:sz w:val="20"/>
        </w:rPr>
        <w:t>sami</w:t>
      </w:r>
    </w:p>
    <w:p w14:paraId="5AE1E330" w14:textId="77777777" w:rsidR="00096A58" w:rsidRDefault="00096A58" w:rsidP="00096A58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0"/>
        </w:rPr>
        <w:t>w konsorcjum z: …………………………………………………………………………………………………………</w:t>
      </w:r>
    </w:p>
    <w:p w14:paraId="225E9AE3" w14:textId="4E731659" w:rsidR="00096A58" w:rsidRPr="00096A58" w:rsidRDefault="00096A58" w:rsidP="00096A58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Oświadczam, że sposób reprezentacji konsorcjum dla potrzeb niniejszego zamówienia jest następujący:</w:t>
      </w:r>
      <w:r>
        <w:rPr>
          <w:rFonts w:ascii="Arial" w:hAnsi="Arial" w:cs="Arial"/>
          <w:sz w:val="20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49E88E" w14:textId="5FED017A" w:rsidR="00281DC6" w:rsidRPr="00F8423C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F8423C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7572" w:type="dxa"/>
          </w:tcPr>
          <w:p w14:paraId="5773B11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F8423C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77777777" w:rsidR="00281DC6" w:rsidRPr="00096A58" w:rsidRDefault="00281DC6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</w:pPr>
      <w:proofErr w:type="spellStart"/>
      <w:r w:rsidRPr="00096A58"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  <w:t>Informacja</w:t>
      </w:r>
      <w:proofErr w:type="spellEnd"/>
    </w:p>
    <w:p w14:paraId="74867EBF" w14:textId="385EBB11" w:rsidR="00281DC6" w:rsidRPr="00F8423C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F8423C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F8423C" w:rsidRDefault="00281DC6" w:rsidP="00F8423C">
      <w:pPr>
        <w:ind w:left="36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Uwaga!</w:t>
      </w:r>
    </w:p>
    <w:p w14:paraId="2C12152E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Średnie przedsiębiorstwa: przedsiębiorstwa, które nie są mikroprzedsiębiorstwami ani małymi przedsiębiorstwami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br/>
        <w:t xml:space="preserve"> </w:t>
      </w:r>
      <w:r w:rsidRPr="00F8423C">
        <w:rPr>
          <w:rFonts w:asciiTheme="minorHAnsi" w:eastAsia="Calibri" w:hAnsiTheme="minorHAnsi" w:cstheme="minorHAnsi"/>
          <w:b/>
          <w:i/>
          <w:sz w:val="20"/>
          <w:lang w:eastAsia="en-US"/>
        </w:rPr>
        <w:t>i które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F8423C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100B02E5" w14:textId="77777777" w:rsidR="009D2A89" w:rsidRPr="00F8423C" w:rsidRDefault="009D2A89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F8423C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F8423C" w:rsidRDefault="00281DC6" w:rsidP="009D29E9">
      <w:pPr>
        <w:tabs>
          <w:tab w:val="center" w:pos="7655"/>
        </w:tabs>
        <w:spacing w:before="120"/>
        <w:ind w:left="5103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28ED47A7" w14:textId="77777777" w:rsidR="009D29E9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oświadczeń </w:t>
      </w:r>
    </w:p>
    <w:p w14:paraId="668402B0" w14:textId="5A667D9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 woli w imieniu Wykonawcy)</w:t>
      </w:r>
    </w:p>
    <w:sectPr w:rsidR="00281DC6" w:rsidRPr="00F8423C" w:rsidSect="00F8423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DEE6" w14:textId="77777777" w:rsidR="00C65193" w:rsidRDefault="00C65193">
      <w:r>
        <w:separator/>
      </w:r>
    </w:p>
  </w:endnote>
  <w:endnote w:type="continuationSeparator" w:id="0">
    <w:p w14:paraId="51EEEBAC" w14:textId="77777777" w:rsidR="00C65193" w:rsidRDefault="00C6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C6530" w14:textId="77777777" w:rsidR="00C65193" w:rsidRDefault="00C65193">
      <w:r>
        <w:separator/>
      </w:r>
    </w:p>
  </w:footnote>
  <w:footnote w:type="continuationSeparator" w:id="0">
    <w:p w14:paraId="1F3292DA" w14:textId="77777777" w:rsidR="00C65193" w:rsidRDefault="00C65193">
      <w:r>
        <w:continuationSeparator/>
      </w:r>
    </w:p>
  </w:footnote>
  <w:footnote w:id="1">
    <w:p w14:paraId="31C1EDD2" w14:textId="086931BA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F8423C">
        <w:rPr>
          <w:rFonts w:ascii="Calibri" w:hAnsi="Calibri" w:cs="Calibri"/>
          <w:sz w:val="16"/>
          <w:szCs w:val="16"/>
        </w:rPr>
        <w:t xml:space="preserve">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B07767">
    <w:pPr>
      <w:pStyle w:val="Nagwek"/>
    </w:pPr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C062A"/>
    <w:multiLevelType w:val="hybridMultilevel"/>
    <w:tmpl w:val="E2568C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8876579">
    <w:abstractNumId w:val="13"/>
  </w:num>
  <w:num w:numId="2" w16cid:durableId="1906186095">
    <w:abstractNumId w:val="12"/>
  </w:num>
  <w:num w:numId="3" w16cid:durableId="1681618092">
    <w:abstractNumId w:val="4"/>
  </w:num>
  <w:num w:numId="4" w16cid:durableId="209348552">
    <w:abstractNumId w:val="6"/>
  </w:num>
  <w:num w:numId="5" w16cid:durableId="1825537701">
    <w:abstractNumId w:val="0"/>
  </w:num>
  <w:num w:numId="6" w16cid:durableId="1553541187">
    <w:abstractNumId w:val="11"/>
  </w:num>
  <w:num w:numId="7" w16cid:durableId="214897540">
    <w:abstractNumId w:val="8"/>
  </w:num>
  <w:num w:numId="8" w16cid:durableId="784613150">
    <w:abstractNumId w:val="1"/>
  </w:num>
  <w:num w:numId="9" w16cid:durableId="868950292">
    <w:abstractNumId w:val="5"/>
  </w:num>
  <w:num w:numId="10" w16cid:durableId="628979428">
    <w:abstractNumId w:val="7"/>
  </w:num>
  <w:num w:numId="11" w16cid:durableId="105273507">
    <w:abstractNumId w:val="3"/>
  </w:num>
  <w:num w:numId="12" w16cid:durableId="1794205343">
    <w:abstractNumId w:val="2"/>
  </w:num>
  <w:num w:numId="13" w16cid:durableId="1254775620">
    <w:abstractNumId w:val="9"/>
  </w:num>
  <w:num w:numId="14" w16cid:durableId="400182635">
    <w:abstractNumId w:val="10"/>
  </w:num>
  <w:num w:numId="15" w16cid:durableId="65001422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33317"/>
    <w:rsid w:val="0003734F"/>
    <w:rsid w:val="0005204D"/>
    <w:rsid w:val="0006558D"/>
    <w:rsid w:val="00066BA7"/>
    <w:rsid w:val="000719D0"/>
    <w:rsid w:val="00071FE3"/>
    <w:rsid w:val="00076FFB"/>
    <w:rsid w:val="000859D9"/>
    <w:rsid w:val="00096A58"/>
    <w:rsid w:val="00097313"/>
    <w:rsid w:val="000A4C2D"/>
    <w:rsid w:val="000B7920"/>
    <w:rsid w:val="000C3F6C"/>
    <w:rsid w:val="000D2EDF"/>
    <w:rsid w:val="000D4D84"/>
    <w:rsid w:val="000D6E9F"/>
    <w:rsid w:val="000F47FB"/>
    <w:rsid w:val="00121113"/>
    <w:rsid w:val="001274DC"/>
    <w:rsid w:val="001277F8"/>
    <w:rsid w:val="0013376D"/>
    <w:rsid w:val="00133E88"/>
    <w:rsid w:val="00136AB8"/>
    <w:rsid w:val="0013749E"/>
    <w:rsid w:val="0014074B"/>
    <w:rsid w:val="00157AC7"/>
    <w:rsid w:val="00160E9C"/>
    <w:rsid w:val="001642F3"/>
    <w:rsid w:val="00174A30"/>
    <w:rsid w:val="0018410E"/>
    <w:rsid w:val="00187BC0"/>
    <w:rsid w:val="00195E99"/>
    <w:rsid w:val="001A07AD"/>
    <w:rsid w:val="001C7958"/>
    <w:rsid w:val="001F5C81"/>
    <w:rsid w:val="00221448"/>
    <w:rsid w:val="00221FF9"/>
    <w:rsid w:val="00235BB0"/>
    <w:rsid w:val="002569A6"/>
    <w:rsid w:val="002679F0"/>
    <w:rsid w:val="00281DC6"/>
    <w:rsid w:val="002921BA"/>
    <w:rsid w:val="002937D6"/>
    <w:rsid w:val="0029605A"/>
    <w:rsid w:val="002B086E"/>
    <w:rsid w:val="002B5372"/>
    <w:rsid w:val="002B612F"/>
    <w:rsid w:val="002D0B11"/>
    <w:rsid w:val="002F3B02"/>
    <w:rsid w:val="002F5FED"/>
    <w:rsid w:val="00302047"/>
    <w:rsid w:val="00302EAC"/>
    <w:rsid w:val="0030391A"/>
    <w:rsid w:val="00342D95"/>
    <w:rsid w:val="00351CB8"/>
    <w:rsid w:val="00360860"/>
    <w:rsid w:val="0036256A"/>
    <w:rsid w:val="00375A87"/>
    <w:rsid w:val="00381520"/>
    <w:rsid w:val="003A652F"/>
    <w:rsid w:val="003B13D5"/>
    <w:rsid w:val="003F43BE"/>
    <w:rsid w:val="004064EE"/>
    <w:rsid w:val="00410E9B"/>
    <w:rsid w:val="004127BF"/>
    <w:rsid w:val="00443C09"/>
    <w:rsid w:val="00452682"/>
    <w:rsid w:val="00455F2B"/>
    <w:rsid w:val="00460383"/>
    <w:rsid w:val="00463832"/>
    <w:rsid w:val="00467243"/>
    <w:rsid w:val="004858D2"/>
    <w:rsid w:val="004A122E"/>
    <w:rsid w:val="004A2566"/>
    <w:rsid w:val="004B499C"/>
    <w:rsid w:val="005001EB"/>
    <w:rsid w:val="005031EB"/>
    <w:rsid w:val="00503B70"/>
    <w:rsid w:val="0050665F"/>
    <w:rsid w:val="005130F0"/>
    <w:rsid w:val="0051361E"/>
    <w:rsid w:val="0051587F"/>
    <w:rsid w:val="00535E57"/>
    <w:rsid w:val="0054209F"/>
    <w:rsid w:val="00563A31"/>
    <w:rsid w:val="00592545"/>
    <w:rsid w:val="00597773"/>
    <w:rsid w:val="005A1536"/>
    <w:rsid w:val="005A45CA"/>
    <w:rsid w:val="005A5EE5"/>
    <w:rsid w:val="005A70C7"/>
    <w:rsid w:val="005C6582"/>
    <w:rsid w:val="005D6A2B"/>
    <w:rsid w:val="005E1FEB"/>
    <w:rsid w:val="005E4287"/>
    <w:rsid w:val="00606350"/>
    <w:rsid w:val="00613B65"/>
    <w:rsid w:val="00615E11"/>
    <w:rsid w:val="00625B02"/>
    <w:rsid w:val="00635C6E"/>
    <w:rsid w:val="00655408"/>
    <w:rsid w:val="0068222F"/>
    <w:rsid w:val="006929C9"/>
    <w:rsid w:val="006A2CCB"/>
    <w:rsid w:val="006B0115"/>
    <w:rsid w:val="006B5C98"/>
    <w:rsid w:val="006C52A7"/>
    <w:rsid w:val="006E5589"/>
    <w:rsid w:val="006F2BFA"/>
    <w:rsid w:val="007045D7"/>
    <w:rsid w:val="0073463D"/>
    <w:rsid w:val="00740C0B"/>
    <w:rsid w:val="00761531"/>
    <w:rsid w:val="007717C3"/>
    <w:rsid w:val="00791470"/>
    <w:rsid w:val="007B28ED"/>
    <w:rsid w:val="007D1797"/>
    <w:rsid w:val="007D581A"/>
    <w:rsid w:val="0080270C"/>
    <w:rsid w:val="00813379"/>
    <w:rsid w:val="00845D8B"/>
    <w:rsid w:val="00853B6B"/>
    <w:rsid w:val="00882B8D"/>
    <w:rsid w:val="00897134"/>
    <w:rsid w:val="008D29B6"/>
    <w:rsid w:val="008F47D5"/>
    <w:rsid w:val="00925288"/>
    <w:rsid w:val="00925993"/>
    <w:rsid w:val="00942685"/>
    <w:rsid w:val="009447CD"/>
    <w:rsid w:val="009479F9"/>
    <w:rsid w:val="00952018"/>
    <w:rsid w:val="00957800"/>
    <w:rsid w:val="00990E02"/>
    <w:rsid w:val="009971F0"/>
    <w:rsid w:val="009C326D"/>
    <w:rsid w:val="009D2003"/>
    <w:rsid w:val="009D29E9"/>
    <w:rsid w:val="009D2A89"/>
    <w:rsid w:val="009E1B04"/>
    <w:rsid w:val="009E5297"/>
    <w:rsid w:val="009F45A4"/>
    <w:rsid w:val="00A24D7C"/>
    <w:rsid w:val="00A35787"/>
    <w:rsid w:val="00A35DA2"/>
    <w:rsid w:val="00A36B18"/>
    <w:rsid w:val="00A45690"/>
    <w:rsid w:val="00A6788E"/>
    <w:rsid w:val="00A90AD6"/>
    <w:rsid w:val="00AA1173"/>
    <w:rsid w:val="00AC0870"/>
    <w:rsid w:val="00AE55B5"/>
    <w:rsid w:val="00AE6E2D"/>
    <w:rsid w:val="00B03F5C"/>
    <w:rsid w:val="00B07767"/>
    <w:rsid w:val="00B20FA0"/>
    <w:rsid w:val="00B22D6B"/>
    <w:rsid w:val="00B254FA"/>
    <w:rsid w:val="00B36CBF"/>
    <w:rsid w:val="00B45820"/>
    <w:rsid w:val="00B461D4"/>
    <w:rsid w:val="00B46245"/>
    <w:rsid w:val="00B621EF"/>
    <w:rsid w:val="00B71BCD"/>
    <w:rsid w:val="00B7213A"/>
    <w:rsid w:val="00B73557"/>
    <w:rsid w:val="00B769F8"/>
    <w:rsid w:val="00BA3346"/>
    <w:rsid w:val="00BA6BE2"/>
    <w:rsid w:val="00BB3E12"/>
    <w:rsid w:val="00BB7503"/>
    <w:rsid w:val="00BC04B5"/>
    <w:rsid w:val="00BE0CF9"/>
    <w:rsid w:val="00BE1621"/>
    <w:rsid w:val="00C02BAF"/>
    <w:rsid w:val="00C11991"/>
    <w:rsid w:val="00C12016"/>
    <w:rsid w:val="00C2766B"/>
    <w:rsid w:val="00C336B1"/>
    <w:rsid w:val="00C3420C"/>
    <w:rsid w:val="00C377E6"/>
    <w:rsid w:val="00C41F03"/>
    <w:rsid w:val="00C4798D"/>
    <w:rsid w:val="00C509E8"/>
    <w:rsid w:val="00C65193"/>
    <w:rsid w:val="00C868BA"/>
    <w:rsid w:val="00CA0475"/>
    <w:rsid w:val="00CA66C2"/>
    <w:rsid w:val="00CA7C6C"/>
    <w:rsid w:val="00CB2BE7"/>
    <w:rsid w:val="00CB4F91"/>
    <w:rsid w:val="00CB68B7"/>
    <w:rsid w:val="00CE17EE"/>
    <w:rsid w:val="00CF77BE"/>
    <w:rsid w:val="00D04DA1"/>
    <w:rsid w:val="00D069E8"/>
    <w:rsid w:val="00D17FD4"/>
    <w:rsid w:val="00D200D8"/>
    <w:rsid w:val="00D34719"/>
    <w:rsid w:val="00D52299"/>
    <w:rsid w:val="00D5613E"/>
    <w:rsid w:val="00D65BE5"/>
    <w:rsid w:val="00D71074"/>
    <w:rsid w:val="00D710C9"/>
    <w:rsid w:val="00D7115D"/>
    <w:rsid w:val="00D74BC1"/>
    <w:rsid w:val="00D75D14"/>
    <w:rsid w:val="00D81677"/>
    <w:rsid w:val="00D913F1"/>
    <w:rsid w:val="00DA06F8"/>
    <w:rsid w:val="00DA6138"/>
    <w:rsid w:val="00DD0E27"/>
    <w:rsid w:val="00DE3742"/>
    <w:rsid w:val="00DE706A"/>
    <w:rsid w:val="00DF35DC"/>
    <w:rsid w:val="00E03BCB"/>
    <w:rsid w:val="00E1095D"/>
    <w:rsid w:val="00E21032"/>
    <w:rsid w:val="00E2615C"/>
    <w:rsid w:val="00E554F1"/>
    <w:rsid w:val="00E57579"/>
    <w:rsid w:val="00E61D09"/>
    <w:rsid w:val="00E63456"/>
    <w:rsid w:val="00E67A95"/>
    <w:rsid w:val="00E72FDC"/>
    <w:rsid w:val="00E81B79"/>
    <w:rsid w:val="00E84857"/>
    <w:rsid w:val="00E93CBB"/>
    <w:rsid w:val="00EA4B0A"/>
    <w:rsid w:val="00EC106A"/>
    <w:rsid w:val="00EC7EB4"/>
    <w:rsid w:val="00EE3481"/>
    <w:rsid w:val="00EF6CA5"/>
    <w:rsid w:val="00EF6D07"/>
    <w:rsid w:val="00EF783D"/>
    <w:rsid w:val="00F23F05"/>
    <w:rsid w:val="00F2537A"/>
    <w:rsid w:val="00F33316"/>
    <w:rsid w:val="00F52DCA"/>
    <w:rsid w:val="00F63080"/>
    <w:rsid w:val="00F67712"/>
    <w:rsid w:val="00F8423C"/>
    <w:rsid w:val="00F92545"/>
    <w:rsid w:val="00F95927"/>
    <w:rsid w:val="00FA46AF"/>
    <w:rsid w:val="00FA79F5"/>
    <w:rsid w:val="00FB4850"/>
    <w:rsid w:val="00FD142E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3</Pages>
  <Words>899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Marcin Janiak</dc:creator>
  <cp:keywords/>
  <dc:description/>
  <cp:lastModifiedBy>Iwona Klassura</cp:lastModifiedBy>
  <cp:revision>2</cp:revision>
  <cp:lastPrinted>2025-10-01T12:09:00Z</cp:lastPrinted>
  <dcterms:created xsi:type="dcterms:W3CDTF">2026-03-30T14:04:00Z</dcterms:created>
  <dcterms:modified xsi:type="dcterms:W3CDTF">2026-03-30T14:04:00Z</dcterms:modified>
</cp:coreProperties>
</file>